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108EF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KYLEY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08A08DB9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699DF8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8DDE990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1 Jul.</w:t>
      </w:r>
      <w:r>
        <w:rPr>
          <w:rFonts w:cs="Times New Roman"/>
          <w:color w:val="282B30"/>
          <w:szCs w:val="24"/>
          <w:shd w:val="clear" w:color="auto" w:fill="FFFFFF"/>
        </w:rPr>
        <w:tab/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74563B89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2B36EB49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 1408-13 p.22)</w:t>
      </w:r>
    </w:p>
    <w:p w14:paraId="74ED1460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33A44E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3320DF" w14:textId="77777777" w:rsidR="00FE6071" w:rsidRDefault="00FE6071" w:rsidP="00FE60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3C3F82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AB7A" w14:textId="77777777" w:rsidR="00FE6071" w:rsidRDefault="00FE6071" w:rsidP="009139A6">
      <w:r>
        <w:separator/>
      </w:r>
    </w:p>
  </w:endnote>
  <w:endnote w:type="continuationSeparator" w:id="0">
    <w:p w14:paraId="6E44EA87" w14:textId="77777777" w:rsidR="00FE6071" w:rsidRDefault="00FE60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32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74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90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3A18" w14:textId="77777777" w:rsidR="00FE6071" w:rsidRDefault="00FE6071" w:rsidP="009139A6">
      <w:r>
        <w:separator/>
      </w:r>
    </w:p>
  </w:footnote>
  <w:footnote w:type="continuationSeparator" w:id="0">
    <w:p w14:paraId="0DDC3C17" w14:textId="77777777" w:rsidR="00FE6071" w:rsidRDefault="00FE60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D43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0A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2B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0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73C06"/>
  <w15:chartTrackingRefBased/>
  <w15:docId w15:val="{A3CD10CC-FAC8-4009-8370-5F60171B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2023-03-22T20:38:00Z</dcterms:created>
  <dcterms:modified xsi:type="dcterms:W3CDTF">2023-03-22T20:38:00Z</dcterms:modified>
</cp:coreProperties>
</file>